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8FE7AAC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DB2074">
        <w:rPr>
          <w:b/>
          <w:bCs/>
          <w:i/>
          <w:noProof/>
          <w:sz w:val="28"/>
        </w:rPr>
        <w:t>3</w:t>
      </w:r>
      <w:r w:rsidR="0077730D">
        <w:rPr>
          <w:b/>
          <w:bCs/>
          <w:i/>
          <w:noProof/>
          <w:sz w:val="28"/>
        </w:rPr>
        <w:t>923</w:t>
      </w:r>
    </w:p>
    <w:p w14:paraId="06EFB710" w14:textId="5A86CF59" w:rsidR="00324A06" w:rsidRPr="001C568A" w:rsidRDefault="00082953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92B6AA" w:rsidR="001E41F3" w:rsidRPr="00410371" w:rsidRDefault="00082953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2F421B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08C812E" w:rsidR="001E41F3" w:rsidRPr="00410371" w:rsidRDefault="000829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DB2074">
              <w:rPr>
                <w:b/>
                <w:noProof/>
                <w:sz w:val="28"/>
              </w:rPr>
              <w:t>923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AC99FEC" w:rsidR="001E41F3" w:rsidRPr="00410371" w:rsidRDefault="007773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A2DA5A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082953">
              <w:fldChar w:fldCharType="begin"/>
            </w:r>
            <w:r w:rsidR="00082953">
              <w:instrText xml:space="preserve"> DOCPROPERTY  Version  \* MERGEFORMAT </w:instrText>
            </w:r>
            <w:r w:rsidR="00082953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125A33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125A33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0829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F7657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48D362D" w:rsidR="001E41F3" w:rsidRDefault="00125A33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3553118" w:rsidR="001E41F3" w:rsidRDefault="0008295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</w:t>
            </w:r>
            <w:r w:rsidR="00125A3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287DDA94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</w:t>
            </w:r>
            <w:r w:rsidR="00B309F2">
              <w:rPr>
                <w:noProof/>
              </w:rPr>
              <w:t>F1AP</w:t>
            </w:r>
            <w:r w:rsidR="00C517B8">
              <w:rPr>
                <w:noProof/>
              </w:rPr>
              <w:t xml:space="preserve">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3CAB5AD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r w:rsidR="00F40528">
              <w:rPr>
                <w:lang w:val="en-US"/>
              </w:rPr>
              <w:t>gNB/TRP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DEAE9BA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</w:t>
            </w:r>
            <w:r w:rsidR="002A3AE6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127569BA" w:rsidR="00324A06" w:rsidRDefault="0077730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D65CBF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4CF459A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30D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CR </w:t>
            </w:r>
            <w:r w:rsidR="0077730D">
              <w:rPr>
                <w:noProof/>
              </w:rPr>
              <w:t>0069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74AF0" w14:textId="77777777" w:rsidR="00F85492" w:rsidRPr="00EA5FA7" w:rsidRDefault="00F85492" w:rsidP="00F85492">
      <w:pPr>
        <w:pStyle w:val="Heading3"/>
      </w:pPr>
      <w:bookmarkStart w:id="1" w:name="_Toc20956003"/>
      <w:bookmarkStart w:id="2" w:name="_Toc29893129"/>
      <w:bookmarkStart w:id="3" w:name="_Toc36557066"/>
      <w:bookmarkStart w:id="4" w:name="_Toc45832586"/>
      <w:bookmarkStart w:id="5" w:name="_Toc51763908"/>
      <w:bookmarkStart w:id="6" w:name="_Toc64449080"/>
      <w:bookmarkStart w:id="7" w:name="_Toc66289739"/>
      <w:bookmarkStart w:id="8" w:name="_Toc74154852"/>
      <w:bookmarkStart w:id="9" w:name="_Toc81383596"/>
      <w:bookmarkStart w:id="10" w:name="_Toc88658230"/>
      <w:bookmarkStart w:id="11" w:name="_Toc97911142"/>
      <w:r w:rsidRPr="00EA5FA7">
        <w:lastRenderedPageBreak/>
        <w:t>9.4.5</w:t>
      </w:r>
      <w:r w:rsidRPr="00EA5FA7"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EA2734E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092E3EE5" w14:textId="4262FC5E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ins w:id="12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4E2F9C93" w14:textId="6A787D1C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ins w:id="13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139694E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12DA8802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4A06966" w14:textId="77777777" w:rsidR="00F85492" w:rsidRDefault="00F85492" w:rsidP="00F85492">
      <w:pPr>
        <w:pStyle w:val="PL"/>
        <w:spacing w:line="0" w:lineRule="atLeast"/>
      </w:pPr>
    </w:p>
    <w:p w14:paraId="78F8627D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BE75FF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658E7F0" w14:textId="77777777" w:rsidR="00F85492" w:rsidRPr="00BA1E6B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BC6A300" w14:textId="77777777" w:rsidR="00F85492" w:rsidRPr="00BA1E6B" w:rsidRDefault="00F85492" w:rsidP="00F85492">
      <w:pPr>
        <w:pStyle w:val="PL"/>
        <w:rPr>
          <w:noProof w:val="0"/>
        </w:rPr>
      </w:pPr>
    </w:p>
    <w:p w14:paraId="4E681569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0A0A31E4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428BC0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69C1A42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44C3E0BC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9916158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95026A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2E81C5B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D94854F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5CAEEA9" w14:textId="77777777" w:rsidR="00F85492" w:rsidRPr="008C20F9" w:rsidRDefault="00F85492" w:rsidP="00F85492">
      <w:pPr>
        <w:pStyle w:val="PL"/>
        <w:rPr>
          <w:noProof w:val="0"/>
        </w:rPr>
      </w:pPr>
    </w:p>
    <w:p w14:paraId="55327D65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0D0167C8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9F72034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689B155F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08FDD57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A2B27CC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74A2AB1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138BD55" w14:textId="21A6C602" w:rsidR="00F85492" w:rsidRP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19DF" w14:textId="77777777" w:rsidR="00082953" w:rsidRDefault="00082953">
      <w:r>
        <w:separator/>
      </w:r>
    </w:p>
  </w:endnote>
  <w:endnote w:type="continuationSeparator" w:id="0">
    <w:p w14:paraId="12486C41" w14:textId="77777777" w:rsidR="00082953" w:rsidRDefault="0008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C1B4" w14:textId="77777777" w:rsidR="00C407D5" w:rsidRDefault="00C40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49FC3" w14:textId="77777777" w:rsidR="00C407D5" w:rsidRDefault="00C40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B2FE9" w14:textId="77777777" w:rsidR="00082953" w:rsidRDefault="00082953">
      <w:r>
        <w:separator/>
      </w:r>
    </w:p>
  </w:footnote>
  <w:footnote w:type="continuationSeparator" w:id="0">
    <w:p w14:paraId="2A7EA4E6" w14:textId="77777777" w:rsidR="00082953" w:rsidRDefault="00082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336D9" w14:textId="77777777" w:rsidR="00C407D5" w:rsidRDefault="00C40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D7ED1" w14:textId="77777777" w:rsidR="00C407D5" w:rsidRDefault="00C40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2953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25A33"/>
    <w:rsid w:val="00133182"/>
    <w:rsid w:val="00141A30"/>
    <w:rsid w:val="00145BDD"/>
    <w:rsid w:val="00145D43"/>
    <w:rsid w:val="00152C73"/>
    <w:rsid w:val="001561D1"/>
    <w:rsid w:val="00174391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772EB"/>
    <w:rsid w:val="002807BD"/>
    <w:rsid w:val="00280805"/>
    <w:rsid w:val="00283D9A"/>
    <w:rsid w:val="00284FEB"/>
    <w:rsid w:val="00285769"/>
    <w:rsid w:val="002860C4"/>
    <w:rsid w:val="002919BE"/>
    <w:rsid w:val="002A1CAC"/>
    <w:rsid w:val="002A3AE6"/>
    <w:rsid w:val="002B122A"/>
    <w:rsid w:val="002B1B03"/>
    <w:rsid w:val="002B5741"/>
    <w:rsid w:val="002C18C6"/>
    <w:rsid w:val="002C70AF"/>
    <w:rsid w:val="002C7803"/>
    <w:rsid w:val="002D3FE2"/>
    <w:rsid w:val="002D4DD0"/>
    <w:rsid w:val="002E2E90"/>
    <w:rsid w:val="002E3BA0"/>
    <w:rsid w:val="002F421B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044B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43230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46433"/>
    <w:rsid w:val="0075520A"/>
    <w:rsid w:val="00763A6E"/>
    <w:rsid w:val="007742A9"/>
    <w:rsid w:val="0077730D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2449E"/>
    <w:rsid w:val="008262F1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309F2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407D5"/>
    <w:rsid w:val="00C517B8"/>
    <w:rsid w:val="00C53CC4"/>
    <w:rsid w:val="00C60980"/>
    <w:rsid w:val="00C62CC7"/>
    <w:rsid w:val="00C66BA2"/>
    <w:rsid w:val="00C670C5"/>
    <w:rsid w:val="00C723C0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2074"/>
    <w:rsid w:val="00DB3349"/>
    <w:rsid w:val="00DB5041"/>
    <w:rsid w:val="00DE34CF"/>
    <w:rsid w:val="00DF5CAF"/>
    <w:rsid w:val="00E10F81"/>
    <w:rsid w:val="00E13F3D"/>
    <w:rsid w:val="00E16066"/>
    <w:rsid w:val="00E17C47"/>
    <w:rsid w:val="00E25DE2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0528"/>
    <w:rsid w:val="00F43F72"/>
    <w:rsid w:val="00F513A6"/>
    <w:rsid w:val="00F85492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3619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rev1</cp:lastModifiedBy>
  <cp:revision>40</cp:revision>
  <cp:lastPrinted>1900-01-01T06:00:00Z</cp:lastPrinted>
  <dcterms:created xsi:type="dcterms:W3CDTF">2022-04-19T17:53:00Z</dcterms:created>
  <dcterms:modified xsi:type="dcterms:W3CDTF">2022-05-16T21:22:00Z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2022-05-16T21:22:15Z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b0aadc45-4439-42dd-946d-bd05fe028e3f</vt:lpwstr>
  </property>
  <property fmtid="{D5CDD505-2E9C-101B-9397-08002B2CF9AE}" pid="29" name="MSIP_Label_46cc7c65-2b09-40ab-abef-d10548338a3b_ContentBits">
    <vt:lpwstr>2</vt:lpwstr>
  </property>
</Properties>
</file>